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9639"/>
      </w:tblGrid>
      <w:tr w:rsidR="00731F0C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731F0C" w:rsidRPr="00593D77" w:rsidRDefault="00731F0C" w:rsidP="002C26F5">
            <w:pPr>
              <w:ind w:left="5040"/>
              <w:jc w:val="center"/>
              <w:rPr>
                <w:szCs w:val="28"/>
              </w:rPr>
            </w:pPr>
            <w:bookmarkStart w:id="0" w:name="_GoBack"/>
            <w:bookmarkEnd w:id="0"/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</w:t>
            </w:r>
          </w:p>
        </w:tc>
      </w:tr>
      <w:tr w:rsidR="00731F0C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731F0C" w:rsidRPr="00D46FE8" w:rsidRDefault="00731F0C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 xml:space="preserve">к  решению </w:t>
            </w:r>
            <w:r w:rsidRPr="00593D77">
              <w:rPr>
                <w:szCs w:val="28"/>
                <w:lang w:val="en-US"/>
              </w:rPr>
              <w:t>XX</w:t>
            </w:r>
            <w:r>
              <w:rPr>
                <w:szCs w:val="28"/>
                <w:lang w:val="en-US"/>
              </w:rPr>
              <w:t xml:space="preserve">VII </w:t>
            </w:r>
            <w:r w:rsidRPr="00593D77">
              <w:rPr>
                <w:szCs w:val="28"/>
              </w:rPr>
              <w:t xml:space="preserve"> сессии </w:t>
            </w:r>
          </w:p>
        </w:tc>
      </w:tr>
      <w:tr w:rsidR="00731F0C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731F0C" w:rsidRPr="00593D77" w:rsidRDefault="00731F0C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Совета муниципального образования</w:t>
            </w:r>
          </w:p>
        </w:tc>
      </w:tr>
      <w:tr w:rsidR="00731F0C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731F0C" w:rsidRPr="00593D77" w:rsidRDefault="00731F0C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Выселковский район</w:t>
            </w:r>
          </w:p>
        </w:tc>
      </w:tr>
      <w:tr w:rsidR="00731F0C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31F0C" w:rsidRPr="00593D77" w:rsidRDefault="00731F0C" w:rsidP="002C26F5">
            <w:pPr>
              <w:ind w:left="4932"/>
              <w:rPr>
                <w:szCs w:val="28"/>
              </w:rPr>
            </w:pPr>
            <w:r w:rsidRPr="00593D77">
              <w:rPr>
                <w:szCs w:val="28"/>
              </w:rPr>
              <w:t xml:space="preserve">от </w:t>
            </w:r>
            <w:r>
              <w:rPr>
                <w:szCs w:val="28"/>
              </w:rPr>
              <w:t xml:space="preserve">11 июля   </w:t>
            </w:r>
            <w:r w:rsidRPr="00593D77">
              <w:rPr>
                <w:szCs w:val="28"/>
              </w:rPr>
              <w:t xml:space="preserve"> 201</w:t>
            </w:r>
            <w:r>
              <w:rPr>
                <w:szCs w:val="28"/>
              </w:rPr>
              <w:t>8</w:t>
            </w:r>
            <w:r w:rsidRPr="00593D77">
              <w:rPr>
                <w:szCs w:val="28"/>
              </w:rPr>
              <w:t xml:space="preserve"> года №</w:t>
            </w:r>
          </w:p>
        </w:tc>
      </w:tr>
    </w:tbl>
    <w:p w:rsidR="00731F0C" w:rsidRPr="006F5E44" w:rsidRDefault="00731F0C" w:rsidP="000336F2">
      <w:pPr>
        <w:ind w:left="4248"/>
        <w:rPr>
          <w:sz w:val="24"/>
        </w:rPr>
      </w:pPr>
    </w:p>
    <w:p w:rsidR="00731F0C" w:rsidRPr="006F5E44" w:rsidRDefault="00731F0C" w:rsidP="00410BE7">
      <w:pPr>
        <w:ind w:left="5529"/>
        <w:jc w:val="right"/>
        <w:outlineLvl w:val="0"/>
        <w:rPr>
          <w:color w:val="000000"/>
          <w:sz w:val="24"/>
        </w:rPr>
      </w:pPr>
    </w:p>
    <w:p w:rsidR="00731F0C" w:rsidRPr="00FB66DB" w:rsidRDefault="00731F0C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>Перечень  главных администраторов доходов районного бюджета</w:t>
      </w:r>
    </w:p>
    <w:p w:rsidR="00731F0C" w:rsidRDefault="00731F0C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 и закрепляемые за ними виды (подвиды)  доходов районного бюджета </w:t>
      </w:r>
    </w:p>
    <w:p w:rsidR="00731F0C" w:rsidRDefault="00731F0C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и перечень главных администраторов источников финансирования </w:t>
      </w:r>
    </w:p>
    <w:p w:rsidR="00731F0C" w:rsidRDefault="00731F0C" w:rsidP="007C2C3C">
      <w:pPr>
        <w:jc w:val="center"/>
        <w:outlineLvl w:val="0"/>
        <w:rPr>
          <w:sz w:val="24"/>
        </w:rPr>
      </w:pPr>
      <w:r w:rsidRPr="00FB66DB">
        <w:rPr>
          <w:b/>
          <w:sz w:val="24"/>
        </w:rPr>
        <w:t xml:space="preserve">дефицита районного бюджета  </w:t>
      </w:r>
    </w:p>
    <w:p w:rsidR="00731F0C" w:rsidRPr="00FB66DB" w:rsidRDefault="00731F0C" w:rsidP="00FB66DB">
      <w:pPr>
        <w:ind w:left="5670"/>
        <w:jc w:val="center"/>
        <w:outlineLvl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2992"/>
        <w:gridCol w:w="5419"/>
      </w:tblGrid>
      <w:tr w:rsidR="00731F0C" w:rsidRPr="00FB66DB" w:rsidTr="0042654E">
        <w:trPr>
          <w:trHeight w:val="661"/>
        </w:trPr>
        <w:tc>
          <w:tcPr>
            <w:tcW w:w="4409" w:type="dxa"/>
            <w:gridSpan w:val="2"/>
            <w:vAlign w:val="center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731F0C" w:rsidRPr="00FB66DB" w:rsidRDefault="00731F0C" w:rsidP="00FB66DB">
            <w:pPr>
              <w:tabs>
                <w:tab w:val="left" w:pos="5040"/>
              </w:tabs>
              <w:jc w:val="center"/>
              <w:rPr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</w:tr>
      <w:tr w:rsidR="00731F0C" w:rsidRPr="00FB66DB" w:rsidTr="0042654E">
        <w:trPr>
          <w:trHeight w:val="2325"/>
        </w:trPr>
        <w:tc>
          <w:tcPr>
            <w:tcW w:w="1417" w:type="dxa"/>
            <w:vAlign w:val="center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главного администратора доходов и источников финансирования</w:t>
            </w:r>
          </w:p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дефицита районного бюджета</w:t>
            </w:r>
          </w:p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2992" w:type="dxa"/>
            <w:vAlign w:val="center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 xml:space="preserve">доходов и источников финансирования дефицита районного бюджета </w:t>
            </w:r>
          </w:p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5419" w:type="dxa"/>
            <w:vMerge/>
            <w:vAlign w:val="center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</w:p>
        </w:tc>
      </w:tr>
    </w:tbl>
    <w:p w:rsidR="00731F0C" w:rsidRPr="00FB66DB" w:rsidRDefault="00731F0C" w:rsidP="00FB66DB">
      <w:pPr>
        <w:rPr>
          <w:sz w:val="24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1222"/>
        <w:gridCol w:w="3031"/>
        <w:gridCol w:w="5609"/>
      </w:tblGrid>
      <w:tr w:rsidR="00731F0C" w:rsidRPr="00FB66DB" w:rsidTr="00B34102">
        <w:trPr>
          <w:trHeight w:val="330"/>
          <w:tblHeader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3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Администрация муниципального </w:t>
            </w:r>
          </w:p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образования Выселковский район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 xml:space="preserve">902    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1 08 07150 01 1000 110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5609" w:type="dxa"/>
            <w:vAlign w:val="bottom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1 08 07150 01 4000 110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1 11 01050 05 0000 120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1172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496601" w:rsidRDefault="00731F0C" w:rsidP="00C17A99">
            <w:pPr>
              <w:rPr>
                <w:color w:val="000000"/>
                <w:sz w:val="24"/>
              </w:rPr>
            </w:pPr>
            <w:r w:rsidRPr="00496601">
              <w:rPr>
                <w:color w:val="000000"/>
                <w:sz w:val="24"/>
              </w:rPr>
              <w:t>1 11 050</w:t>
            </w:r>
            <w:r w:rsidRPr="00496601">
              <w:rPr>
                <w:color w:val="000000"/>
                <w:sz w:val="24"/>
                <w:lang w:val="en-US"/>
              </w:rPr>
              <w:t>13</w:t>
            </w:r>
            <w:r w:rsidRPr="00496601">
              <w:rPr>
                <w:color w:val="000000"/>
                <w:sz w:val="24"/>
              </w:rPr>
              <w:t xml:space="preserve"> 05 00</w:t>
            </w:r>
            <w:r w:rsidRPr="00496601">
              <w:rPr>
                <w:color w:val="000000"/>
                <w:sz w:val="24"/>
                <w:lang w:val="en-US"/>
              </w:rPr>
              <w:t>21</w:t>
            </w:r>
            <w:r w:rsidRPr="00496601">
              <w:rPr>
                <w:color w:val="000000"/>
                <w:sz w:val="24"/>
              </w:rPr>
              <w:t xml:space="preserve">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C518D7" w:rsidRDefault="00731F0C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3 120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C518D7" w:rsidRDefault="00731F0C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4 120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C518D7" w:rsidRDefault="00731F0C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6 120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94D3D" w:rsidRDefault="00731F0C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94D3D" w:rsidRDefault="00731F0C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1 11 05025 05 0000 120</w:t>
            </w:r>
          </w:p>
        </w:tc>
        <w:tc>
          <w:tcPr>
            <w:tcW w:w="5609" w:type="dxa"/>
          </w:tcPr>
          <w:p w:rsidR="00731F0C" w:rsidRPr="00F94D3D" w:rsidRDefault="00731F0C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1 11 05035 05 0042 120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1 11 05313 05 0000 120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1 11 05325 05 0000 120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sz w:val="24"/>
              </w:rPr>
            </w:pPr>
            <w:r w:rsidRPr="007C2C3C">
              <w:rPr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  <w:p w:rsidR="00731F0C" w:rsidRPr="007C2C3C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31F0C" w:rsidRPr="007C2C3C" w:rsidRDefault="00731F0C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1 11 05075 05 0000 120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1 11 07015 05 0000 120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5D49FE" w:rsidRDefault="00731F0C" w:rsidP="00FB66DB">
            <w:pPr>
              <w:jc w:val="center"/>
              <w:rPr>
                <w:sz w:val="24"/>
              </w:rPr>
            </w:pPr>
            <w:r w:rsidRPr="005D49FE">
              <w:rPr>
                <w:sz w:val="24"/>
              </w:rPr>
              <w:t>902</w:t>
            </w: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</w:tc>
        <w:tc>
          <w:tcPr>
            <w:tcW w:w="3031" w:type="dxa"/>
          </w:tcPr>
          <w:p w:rsidR="00731F0C" w:rsidRPr="005D49FE" w:rsidRDefault="00731F0C" w:rsidP="00FB66DB">
            <w:pPr>
              <w:rPr>
                <w:color w:val="000000"/>
                <w:sz w:val="24"/>
              </w:rPr>
            </w:pPr>
            <w:r w:rsidRPr="005D49FE">
              <w:rPr>
                <w:color w:val="000000"/>
                <w:sz w:val="24"/>
              </w:rPr>
              <w:t>1 11 09045 05 0000 120</w:t>
            </w: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sz w:val="24"/>
              </w:rPr>
            </w:pPr>
          </w:p>
          <w:p w:rsidR="00731F0C" w:rsidRPr="005D49FE" w:rsidRDefault="00731F0C" w:rsidP="00DD463C">
            <w:pPr>
              <w:rPr>
                <w:b/>
                <w:sz w:val="24"/>
              </w:rPr>
            </w:pPr>
          </w:p>
        </w:tc>
        <w:tc>
          <w:tcPr>
            <w:tcW w:w="5609" w:type="dxa"/>
          </w:tcPr>
          <w:p w:rsidR="00731F0C" w:rsidRPr="009F1A92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</w:rPr>
              <w:t>едприятий, в том числе казенных</w:t>
            </w:r>
          </w:p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5D49FE">
              <w:rPr>
                <w:b/>
                <w:sz w:val="24"/>
              </w:rPr>
              <w:t xml:space="preserve">     902        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5D49FE">
              <w:rPr>
                <w:b/>
                <w:sz w:val="24"/>
              </w:rPr>
              <w:t>1 13 01075 05 0000 130</w:t>
            </w:r>
          </w:p>
        </w:tc>
        <w:tc>
          <w:tcPr>
            <w:tcW w:w="5609" w:type="dxa"/>
          </w:tcPr>
          <w:p w:rsidR="00731F0C" w:rsidRPr="005D49FE" w:rsidRDefault="00731F0C" w:rsidP="009F1A92">
            <w:pPr>
              <w:jc w:val="both"/>
              <w:rPr>
                <w:b/>
                <w:color w:val="000000"/>
                <w:sz w:val="24"/>
              </w:rPr>
            </w:pPr>
            <w:r w:rsidRPr="005D49FE">
              <w:rPr>
                <w:b/>
                <w:color w:val="000000"/>
                <w:sz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1 14 02050 05 0000 410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C17A99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31F0C" w:rsidRPr="00FB66DB" w:rsidTr="00F7097E">
        <w:trPr>
          <w:trHeight w:val="2432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94D3D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94D3D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94D3D" w:rsidRDefault="00731F0C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1 14 02050 05 0000 440</w:t>
            </w:r>
          </w:p>
        </w:tc>
        <w:tc>
          <w:tcPr>
            <w:tcW w:w="5609" w:type="dxa"/>
          </w:tcPr>
          <w:p w:rsidR="00731F0C" w:rsidRPr="00F94D3D" w:rsidRDefault="00731F0C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B34102" w:rsidRDefault="00731F0C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21</w:t>
            </w:r>
            <w:r w:rsidRPr="00B34102">
              <w:rPr>
                <w:sz w:val="24"/>
              </w:rPr>
              <w:t xml:space="preserve"> 430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B34102" w:rsidRDefault="00731F0C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</w:t>
            </w:r>
            <w:r w:rsidRPr="00B34102">
              <w:rPr>
                <w:sz w:val="24"/>
              </w:rPr>
              <w:t>6 430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D260D2" w:rsidRDefault="00731F0C" w:rsidP="00FB66DB">
            <w:pPr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D260D2" w:rsidRDefault="00731F0C" w:rsidP="00FB66DB">
            <w:pPr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1 14 06025 05 0000 430</w:t>
            </w:r>
          </w:p>
        </w:tc>
        <w:tc>
          <w:tcPr>
            <w:tcW w:w="5609" w:type="dxa"/>
          </w:tcPr>
          <w:p w:rsidR="00731F0C" w:rsidRPr="00D260D2" w:rsidRDefault="00731F0C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D260D2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D260D2" w:rsidRDefault="00731F0C" w:rsidP="00FB66DB">
            <w:pPr>
              <w:ind w:left="-108" w:right="-108"/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1 14 06045 05 0000 430</w:t>
            </w:r>
          </w:p>
        </w:tc>
        <w:tc>
          <w:tcPr>
            <w:tcW w:w="5609" w:type="dxa"/>
          </w:tcPr>
          <w:p w:rsidR="00731F0C" w:rsidRPr="00D260D2" w:rsidRDefault="00731F0C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1 16 21050 05 0000 140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731F0C" w:rsidRPr="00FB66DB" w:rsidRDefault="00731F0C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116 33050 05 0000 140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116 42050 05 0000 140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C17A99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1 17 0105005 0000 180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C17A99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1 17 05050 05 0000 180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C308CB" w:rsidRDefault="00731F0C" w:rsidP="00FB66DB">
            <w:pPr>
              <w:jc w:val="center"/>
              <w:rPr>
                <w:bCs/>
                <w:sz w:val="24"/>
              </w:rPr>
            </w:pPr>
            <w:r w:rsidRPr="00C308C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C308C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C308CB">
              <w:rPr>
                <w:color w:val="000000"/>
                <w:sz w:val="24"/>
              </w:rPr>
              <w:t>2 02 20051 05 0000 151</w:t>
            </w:r>
          </w:p>
        </w:tc>
        <w:tc>
          <w:tcPr>
            <w:tcW w:w="5609" w:type="dxa"/>
          </w:tcPr>
          <w:p w:rsidR="00731F0C" w:rsidRPr="00C308CB" w:rsidRDefault="00731F0C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C308CB">
              <w:rPr>
                <w:color w:val="000000"/>
                <w:sz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BA67C5" w:rsidRDefault="00731F0C" w:rsidP="00FB66DB">
            <w:pPr>
              <w:jc w:val="center"/>
              <w:rPr>
                <w:bCs/>
                <w:sz w:val="24"/>
              </w:rPr>
            </w:pPr>
            <w:r w:rsidRPr="00BA67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BA67C5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2 02 20077 05 0000 151</w:t>
            </w:r>
          </w:p>
        </w:tc>
        <w:tc>
          <w:tcPr>
            <w:tcW w:w="5609" w:type="dxa"/>
          </w:tcPr>
          <w:p w:rsidR="00731F0C" w:rsidRPr="00BA67C5" w:rsidRDefault="00731F0C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BA67C5" w:rsidRDefault="00731F0C" w:rsidP="00FB66DB">
            <w:pPr>
              <w:jc w:val="center"/>
              <w:rPr>
                <w:bCs/>
                <w:sz w:val="24"/>
              </w:rPr>
            </w:pPr>
            <w:r w:rsidRPr="00BA67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BA67C5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2 02 25097 05 0000 151</w:t>
            </w:r>
          </w:p>
        </w:tc>
        <w:tc>
          <w:tcPr>
            <w:tcW w:w="5609" w:type="dxa"/>
          </w:tcPr>
          <w:p w:rsidR="00731F0C" w:rsidRPr="00BA67C5" w:rsidRDefault="00731F0C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2 02 30024 05 0000 151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731F0C" w:rsidRPr="004D761D" w:rsidTr="00B34102">
        <w:trPr>
          <w:trHeight w:val="80"/>
        </w:trPr>
        <w:tc>
          <w:tcPr>
            <w:tcW w:w="1222" w:type="dxa"/>
          </w:tcPr>
          <w:p w:rsidR="00731F0C" w:rsidRPr="007C2C3C" w:rsidRDefault="00731F0C" w:rsidP="00FB66DB">
            <w:pPr>
              <w:jc w:val="center"/>
              <w:rPr>
                <w:bCs/>
                <w:sz w:val="24"/>
              </w:rPr>
            </w:pPr>
            <w:r w:rsidRPr="007C2C3C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7C2C3C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2 02 35120 05 0000 151</w:t>
            </w:r>
          </w:p>
        </w:tc>
        <w:tc>
          <w:tcPr>
            <w:tcW w:w="5609" w:type="dxa"/>
          </w:tcPr>
          <w:p w:rsidR="00731F0C" w:rsidRPr="007C2C3C" w:rsidRDefault="00731F0C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2 02 35055 05 0000 151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Субвенции бюджетам муниципальных районов на возмещение части 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731F0C" w:rsidRPr="00FB66DB" w:rsidTr="00B34102">
        <w:trPr>
          <w:trHeight w:val="1503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2 02 35082 05 0000 151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субвенции бюджетам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2 02 90024 05 0000 151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2 02 90065 05 0000 151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2 07 05000 05 0000 180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2 07 05020 05 0000 180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D47537">
            <w:pPr>
              <w:rPr>
                <w:sz w:val="24"/>
              </w:rPr>
            </w:pPr>
            <w:r w:rsidRPr="00FB66DB">
              <w:rPr>
                <w:sz w:val="24"/>
              </w:rPr>
              <w:t>2 07 05030 05 0000 180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D47537">
            <w:pPr>
              <w:rPr>
                <w:sz w:val="24"/>
              </w:rPr>
            </w:pPr>
            <w:r w:rsidRPr="00FB66DB">
              <w:rPr>
                <w:sz w:val="24"/>
              </w:rPr>
              <w:t>2 18 05010 05 0020 180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2 19 00000 05 0000 151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AD4C55" w:rsidRDefault="00731F0C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AD4C55" w:rsidRDefault="00731F0C" w:rsidP="009C1C7B">
            <w:pPr>
              <w:rPr>
                <w:sz w:val="24"/>
              </w:rPr>
            </w:pPr>
            <w:r w:rsidRPr="00AD4C55">
              <w:rPr>
                <w:sz w:val="24"/>
              </w:rPr>
              <w:t>219 60010 05 0000 151</w:t>
            </w:r>
          </w:p>
        </w:tc>
        <w:tc>
          <w:tcPr>
            <w:tcW w:w="5609" w:type="dxa"/>
          </w:tcPr>
          <w:p w:rsidR="00731F0C" w:rsidRPr="00AD4C55" w:rsidRDefault="00731F0C" w:rsidP="009C1C7B">
            <w:pPr>
              <w:jc w:val="both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010 30100 05 0000 710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Получение кредитов от других бюджетов бюджетной системы Российской Федерации </w:t>
            </w:r>
            <w:r>
              <w:rPr>
                <w:bCs/>
                <w:color w:val="000000"/>
                <w:sz w:val="24"/>
              </w:rPr>
              <w:t>бюджетами муниципальных районов</w:t>
            </w:r>
            <w:r w:rsidRPr="00FB66DB">
              <w:rPr>
                <w:bCs/>
                <w:color w:val="000000"/>
                <w:sz w:val="24"/>
              </w:rPr>
              <w:t xml:space="preserve"> в валюте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010 30100 05 0000 810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Погашение </w:t>
            </w:r>
            <w:r>
              <w:rPr>
                <w:bCs/>
                <w:color w:val="000000"/>
                <w:sz w:val="24"/>
              </w:rPr>
              <w:t>бюджетами муниципальных районов кредитов</w:t>
            </w:r>
            <w:r w:rsidRPr="00FB66DB">
              <w:rPr>
                <w:bCs/>
                <w:color w:val="000000"/>
                <w:sz w:val="24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  <w:p w:rsidR="00731F0C" w:rsidRPr="00FB66DB" w:rsidRDefault="00731F0C" w:rsidP="00FB66DB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010 60100 05 0000 630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731F0C" w:rsidRPr="00FB66DB" w:rsidTr="00B34102">
        <w:trPr>
          <w:trHeight w:val="985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010 60502 05 0000 640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 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/>
                <w:bCs/>
                <w:color w:val="000000"/>
                <w:sz w:val="24"/>
              </w:rPr>
            </w:pPr>
          </w:p>
          <w:p w:rsidR="00731F0C" w:rsidRPr="00FB66DB" w:rsidRDefault="00731F0C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111F8">
            <w:pPr>
              <w:rPr>
                <w:sz w:val="24"/>
              </w:rPr>
            </w:pPr>
            <w:r w:rsidRPr="00FB66DB">
              <w:rPr>
                <w:sz w:val="24"/>
              </w:rPr>
              <w:t>1 13 02995 05 0000 130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2 02 15001 05 0000 151 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6C014B" w:rsidRDefault="00731F0C" w:rsidP="00FB66DB">
            <w:pPr>
              <w:jc w:val="center"/>
              <w:rPr>
                <w:bCs/>
                <w:sz w:val="24"/>
              </w:rPr>
            </w:pPr>
            <w:r w:rsidRPr="006C014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6C014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6C014B">
              <w:rPr>
                <w:color w:val="000000"/>
                <w:sz w:val="24"/>
              </w:rPr>
              <w:t>2 0215002 05 0000 151</w:t>
            </w:r>
          </w:p>
        </w:tc>
        <w:tc>
          <w:tcPr>
            <w:tcW w:w="5609" w:type="dxa"/>
          </w:tcPr>
          <w:p w:rsidR="00731F0C" w:rsidRPr="006C014B" w:rsidRDefault="00731F0C" w:rsidP="00DA29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6C014B">
              <w:rPr>
                <w:color w:val="000000"/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AD4C55" w:rsidRDefault="00731F0C" w:rsidP="00FB66DB">
            <w:pPr>
              <w:jc w:val="center"/>
              <w:rPr>
                <w:sz w:val="24"/>
              </w:rPr>
            </w:pPr>
            <w:r w:rsidRPr="00AD4C55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AD4C55" w:rsidRDefault="00731F0C" w:rsidP="00FB66DB">
            <w:pPr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2 08 05000 05 0000 180</w:t>
            </w:r>
          </w:p>
        </w:tc>
        <w:tc>
          <w:tcPr>
            <w:tcW w:w="5609" w:type="dxa"/>
          </w:tcPr>
          <w:p w:rsidR="00731F0C" w:rsidRPr="00AD4C55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AD4C55">
              <w:rPr>
                <w:bCs/>
                <w:color w:val="000000"/>
                <w:sz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01 05 02 01 05 0000510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Увеличение прочих остатков денежных средств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01 05 02 01 05 0000610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Уменьшение прочих остатков денежных средств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1247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Контрольно-счетная палата муниципального образования Выселковский район</w:t>
            </w:r>
          </w:p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AD4C55" w:rsidRDefault="00731F0C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AD4C55" w:rsidRDefault="00731F0C" w:rsidP="00FB66DB">
            <w:pPr>
              <w:jc w:val="center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31F0C" w:rsidRPr="00AD4C55" w:rsidRDefault="00731F0C" w:rsidP="00716564">
            <w:pPr>
              <w:jc w:val="both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2 02 40014 05 0000 151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1607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rPr>
                <w:b/>
                <w:bCs/>
                <w:color w:val="000000"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Управление образования администрации муниципального образования</w:t>
            </w:r>
          </w:p>
          <w:p w:rsidR="00731F0C" w:rsidRPr="00FB66DB" w:rsidRDefault="00731F0C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 Выселковский район Краснодарского края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1 16 32000 05 0000 140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2 02 20051 05 0000 151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2 02 25097 05 0000 151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2 02 30024 05 0000 151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2 02 30027 05 0000 151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2 02 30029 05 0000 151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субвенции бюджетам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2 18 05010 05 0020 180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2 18 05020 05 0030 180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3B3390">
            <w:pPr>
              <w:rPr>
                <w:sz w:val="24"/>
              </w:rPr>
            </w:pPr>
            <w:r w:rsidRPr="00FB66DB">
              <w:rPr>
                <w:sz w:val="24"/>
              </w:rPr>
              <w:t>2 18 05030 05 0040 180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2 19 00000 05 0000 151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219 25498 05 0000 151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219 25097  05 0000 151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219 45457 05 0000 151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находящимся в трудной жизненной ситуации, из бюджетов муниципальных районов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219 60010 05 0000 151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</w:p>
          <w:p w:rsidR="00731F0C" w:rsidRPr="00FB66DB" w:rsidRDefault="00731F0C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731F0C" w:rsidRPr="00FB66DB" w:rsidRDefault="00731F0C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30321E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B34102" w:rsidRDefault="00731F0C" w:rsidP="00FB66DB">
            <w:pPr>
              <w:jc w:val="center"/>
              <w:rPr>
                <w:bCs/>
                <w:sz w:val="24"/>
              </w:rPr>
            </w:pPr>
            <w:r w:rsidRPr="00B34102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B34102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34102">
              <w:rPr>
                <w:color w:val="000000"/>
                <w:sz w:val="24"/>
              </w:rPr>
              <w:t>20225519050000151</w:t>
            </w:r>
          </w:p>
        </w:tc>
        <w:tc>
          <w:tcPr>
            <w:tcW w:w="5609" w:type="dxa"/>
          </w:tcPr>
          <w:p w:rsidR="00731F0C" w:rsidRPr="00B34102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34102">
              <w:rPr>
                <w:color w:val="000000"/>
                <w:sz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2 02 30024 05 0000 151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30321E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2 02 45144 05 0000 151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2 02 49999 05 0000 151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2 07 05000 05 0000 180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2 18 05010 05 0020 180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2 18 05030 05 0040 180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219 00000 05 0000 151</w:t>
            </w: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1F0C" w:rsidRPr="00FB66DB" w:rsidTr="00B34102">
        <w:trPr>
          <w:trHeight w:val="80"/>
        </w:trPr>
        <w:tc>
          <w:tcPr>
            <w:tcW w:w="1222" w:type="dxa"/>
          </w:tcPr>
          <w:p w:rsidR="00731F0C" w:rsidRPr="00FB66DB" w:rsidRDefault="00731F0C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219 60010 05 0000 151</w:t>
            </w:r>
          </w:p>
          <w:p w:rsidR="00731F0C" w:rsidRPr="00FB66DB" w:rsidRDefault="00731F0C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731F0C" w:rsidRPr="00FB66DB" w:rsidRDefault="00731F0C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731F0C" w:rsidRDefault="00731F0C" w:rsidP="00FB66DB">
      <w:pPr>
        <w:rPr>
          <w:sz w:val="24"/>
        </w:rPr>
      </w:pPr>
    </w:p>
    <w:p w:rsidR="00731F0C" w:rsidRDefault="00731F0C" w:rsidP="00FB66DB">
      <w:pPr>
        <w:rPr>
          <w:sz w:val="24"/>
        </w:rPr>
      </w:pPr>
    </w:p>
    <w:p w:rsidR="00731F0C" w:rsidRPr="00FB66DB" w:rsidRDefault="00731F0C" w:rsidP="00FB66DB">
      <w:pPr>
        <w:rPr>
          <w:sz w:val="24"/>
        </w:rPr>
      </w:pPr>
      <w:r w:rsidRPr="00FB66DB">
        <w:rPr>
          <w:sz w:val="24"/>
        </w:rPr>
        <w:t xml:space="preserve">Заместитель главы муниципального </w:t>
      </w:r>
    </w:p>
    <w:p w:rsidR="00731F0C" w:rsidRPr="00FB66DB" w:rsidRDefault="00731F0C" w:rsidP="00FB66DB">
      <w:pPr>
        <w:rPr>
          <w:sz w:val="24"/>
        </w:rPr>
      </w:pPr>
      <w:r w:rsidRPr="00FB66DB">
        <w:rPr>
          <w:sz w:val="24"/>
        </w:rPr>
        <w:t xml:space="preserve">образования Выселковский район </w:t>
      </w:r>
    </w:p>
    <w:p w:rsidR="00731F0C" w:rsidRPr="00FB66DB" w:rsidRDefault="00731F0C" w:rsidP="00FB66DB">
      <w:pPr>
        <w:rPr>
          <w:sz w:val="24"/>
        </w:rPr>
      </w:pPr>
      <w:r w:rsidRPr="00FB66DB">
        <w:rPr>
          <w:sz w:val="24"/>
        </w:rPr>
        <w:t>Начальник финансового управления</w:t>
      </w:r>
    </w:p>
    <w:p w:rsidR="00731F0C" w:rsidRPr="00FB66DB" w:rsidRDefault="00731F0C" w:rsidP="00FB66DB">
      <w:pPr>
        <w:rPr>
          <w:sz w:val="24"/>
        </w:rPr>
      </w:pPr>
      <w:r w:rsidRPr="00FB66DB">
        <w:rPr>
          <w:sz w:val="24"/>
        </w:rPr>
        <w:t>администрации муниципального</w:t>
      </w:r>
    </w:p>
    <w:p w:rsidR="00731F0C" w:rsidRPr="00FB66DB" w:rsidRDefault="00731F0C" w:rsidP="00FB66DB">
      <w:pPr>
        <w:rPr>
          <w:sz w:val="24"/>
        </w:rPr>
      </w:pPr>
      <w:r w:rsidRPr="00FB66DB">
        <w:rPr>
          <w:sz w:val="24"/>
        </w:rPr>
        <w:t>образования Выселковский район                                             И.А.Колесникова</w:t>
      </w:r>
    </w:p>
    <w:p w:rsidR="00731F0C" w:rsidRDefault="00731F0C" w:rsidP="00410BE7">
      <w:pPr>
        <w:rPr>
          <w:sz w:val="24"/>
        </w:rPr>
        <w:sectPr w:rsidR="00731F0C" w:rsidSect="007C2C3C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731F0C" w:rsidRDefault="00731F0C" w:rsidP="006F5E44">
      <w:pPr>
        <w:pStyle w:val="BodyTextIndent"/>
        <w:ind w:left="5760"/>
      </w:pPr>
    </w:p>
    <w:sectPr w:rsidR="00731F0C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11DAA"/>
    <w:rsid w:val="00013747"/>
    <w:rsid w:val="00017808"/>
    <w:rsid w:val="000336F2"/>
    <w:rsid w:val="00036A7C"/>
    <w:rsid w:val="00047344"/>
    <w:rsid w:val="00050E2F"/>
    <w:rsid w:val="00052DFC"/>
    <w:rsid w:val="00055187"/>
    <w:rsid w:val="00056BBD"/>
    <w:rsid w:val="000A6E62"/>
    <w:rsid w:val="000A7F0D"/>
    <w:rsid w:val="000B021D"/>
    <w:rsid w:val="000C1A79"/>
    <w:rsid w:val="000D1271"/>
    <w:rsid w:val="000E0998"/>
    <w:rsid w:val="0010277D"/>
    <w:rsid w:val="00103CA1"/>
    <w:rsid w:val="00107067"/>
    <w:rsid w:val="00107F09"/>
    <w:rsid w:val="00111BC2"/>
    <w:rsid w:val="00115890"/>
    <w:rsid w:val="00121188"/>
    <w:rsid w:val="00125BE7"/>
    <w:rsid w:val="00143886"/>
    <w:rsid w:val="001441AA"/>
    <w:rsid w:val="00145645"/>
    <w:rsid w:val="00150CB0"/>
    <w:rsid w:val="001534C1"/>
    <w:rsid w:val="00154CBC"/>
    <w:rsid w:val="00174428"/>
    <w:rsid w:val="001752C8"/>
    <w:rsid w:val="001842EF"/>
    <w:rsid w:val="00185C69"/>
    <w:rsid w:val="00196C87"/>
    <w:rsid w:val="0019749E"/>
    <w:rsid w:val="001A52C2"/>
    <w:rsid w:val="001A5425"/>
    <w:rsid w:val="001B0913"/>
    <w:rsid w:val="001B1CE2"/>
    <w:rsid w:val="001C2F1D"/>
    <w:rsid w:val="001C6220"/>
    <w:rsid w:val="001C7931"/>
    <w:rsid w:val="001C7ACA"/>
    <w:rsid w:val="001D1442"/>
    <w:rsid w:val="001D7FC5"/>
    <w:rsid w:val="001E371E"/>
    <w:rsid w:val="001E4D13"/>
    <w:rsid w:val="001E5B2D"/>
    <w:rsid w:val="001E6D90"/>
    <w:rsid w:val="001E6EE3"/>
    <w:rsid w:val="001F4774"/>
    <w:rsid w:val="0020088A"/>
    <w:rsid w:val="002066CD"/>
    <w:rsid w:val="00207CD6"/>
    <w:rsid w:val="0022098C"/>
    <w:rsid w:val="00226D62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7916"/>
    <w:rsid w:val="00281B4B"/>
    <w:rsid w:val="00286CEF"/>
    <w:rsid w:val="00291D6F"/>
    <w:rsid w:val="002A663B"/>
    <w:rsid w:val="002B41AC"/>
    <w:rsid w:val="002C26F5"/>
    <w:rsid w:val="002D1F3E"/>
    <w:rsid w:val="002D4E46"/>
    <w:rsid w:val="002D6A03"/>
    <w:rsid w:val="002D718C"/>
    <w:rsid w:val="002E5482"/>
    <w:rsid w:val="002F426D"/>
    <w:rsid w:val="002F5104"/>
    <w:rsid w:val="002F77C5"/>
    <w:rsid w:val="0030321E"/>
    <w:rsid w:val="0030620C"/>
    <w:rsid w:val="00342F06"/>
    <w:rsid w:val="003543DB"/>
    <w:rsid w:val="00356F4E"/>
    <w:rsid w:val="00360A59"/>
    <w:rsid w:val="003617EE"/>
    <w:rsid w:val="003667AB"/>
    <w:rsid w:val="003716FB"/>
    <w:rsid w:val="00383E97"/>
    <w:rsid w:val="003B3390"/>
    <w:rsid w:val="003B768D"/>
    <w:rsid w:val="003B7E2F"/>
    <w:rsid w:val="003C6453"/>
    <w:rsid w:val="003C6F05"/>
    <w:rsid w:val="003C702D"/>
    <w:rsid w:val="003C7835"/>
    <w:rsid w:val="003D4349"/>
    <w:rsid w:val="003E323E"/>
    <w:rsid w:val="00404167"/>
    <w:rsid w:val="00404914"/>
    <w:rsid w:val="00410BE7"/>
    <w:rsid w:val="00412798"/>
    <w:rsid w:val="004151D7"/>
    <w:rsid w:val="0041594C"/>
    <w:rsid w:val="00417F94"/>
    <w:rsid w:val="0042357D"/>
    <w:rsid w:val="0042654E"/>
    <w:rsid w:val="0042729C"/>
    <w:rsid w:val="00435ECE"/>
    <w:rsid w:val="00437AAC"/>
    <w:rsid w:val="00442AED"/>
    <w:rsid w:val="00445252"/>
    <w:rsid w:val="00460907"/>
    <w:rsid w:val="004728F9"/>
    <w:rsid w:val="00473C41"/>
    <w:rsid w:val="0047495D"/>
    <w:rsid w:val="00480BB0"/>
    <w:rsid w:val="00484F94"/>
    <w:rsid w:val="00486161"/>
    <w:rsid w:val="00496601"/>
    <w:rsid w:val="004A11DB"/>
    <w:rsid w:val="004A2B2F"/>
    <w:rsid w:val="004B0089"/>
    <w:rsid w:val="004B7917"/>
    <w:rsid w:val="004C3974"/>
    <w:rsid w:val="004D536E"/>
    <w:rsid w:val="004D761D"/>
    <w:rsid w:val="004E394C"/>
    <w:rsid w:val="004E6DA2"/>
    <w:rsid w:val="004F0D4D"/>
    <w:rsid w:val="004F11CE"/>
    <w:rsid w:val="0050146E"/>
    <w:rsid w:val="00502EB8"/>
    <w:rsid w:val="00502F5D"/>
    <w:rsid w:val="00505022"/>
    <w:rsid w:val="00562985"/>
    <w:rsid w:val="005720CE"/>
    <w:rsid w:val="0058524B"/>
    <w:rsid w:val="00593D2D"/>
    <w:rsid w:val="00593D77"/>
    <w:rsid w:val="0059447B"/>
    <w:rsid w:val="00595715"/>
    <w:rsid w:val="005B0EC9"/>
    <w:rsid w:val="005B1263"/>
    <w:rsid w:val="005D49FE"/>
    <w:rsid w:val="005F13B0"/>
    <w:rsid w:val="005F43A9"/>
    <w:rsid w:val="00607736"/>
    <w:rsid w:val="006170F6"/>
    <w:rsid w:val="00624E8D"/>
    <w:rsid w:val="00636D54"/>
    <w:rsid w:val="00643FB9"/>
    <w:rsid w:val="006453A6"/>
    <w:rsid w:val="00646570"/>
    <w:rsid w:val="00652E7C"/>
    <w:rsid w:val="00656EFE"/>
    <w:rsid w:val="00663E35"/>
    <w:rsid w:val="00667201"/>
    <w:rsid w:val="00667767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B0A87"/>
    <w:rsid w:val="006B2AF0"/>
    <w:rsid w:val="006C014B"/>
    <w:rsid w:val="006C5223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31E0D"/>
    <w:rsid w:val="00731F0C"/>
    <w:rsid w:val="00734990"/>
    <w:rsid w:val="00742279"/>
    <w:rsid w:val="00762993"/>
    <w:rsid w:val="00766BD1"/>
    <w:rsid w:val="00784FFC"/>
    <w:rsid w:val="00794D14"/>
    <w:rsid w:val="00794D87"/>
    <w:rsid w:val="00795C65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822AF1"/>
    <w:rsid w:val="00843E41"/>
    <w:rsid w:val="008457F1"/>
    <w:rsid w:val="0084626E"/>
    <w:rsid w:val="00852235"/>
    <w:rsid w:val="008610F0"/>
    <w:rsid w:val="008627C6"/>
    <w:rsid w:val="00873F87"/>
    <w:rsid w:val="008838E5"/>
    <w:rsid w:val="008901D8"/>
    <w:rsid w:val="008A090C"/>
    <w:rsid w:val="008A322D"/>
    <w:rsid w:val="008A70C4"/>
    <w:rsid w:val="008B295C"/>
    <w:rsid w:val="008B489A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F1009"/>
    <w:rsid w:val="008F6721"/>
    <w:rsid w:val="00907493"/>
    <w:rsid w:val="00913D4C"/>
    <w:rsid w:val="00923EF9"/>
    <w:rsid w:val="009402FC"/>
    <w:rsid w:val="009513D7"/>
    <w:rsid w:val="00952726"/>
    <w:rsid w:val="00952E12"/>
    <w:rsid w:val="00955CDE"/>
    <w:rsid w:val="00956A2A"/>
    <w:rsid w:val="00964559"/>
    <w:rsid w:val="00964674"/>
    <w:rsid w:val="00986DD5"/>
    <w:rsid w:val="009873D6"/>
    <w:rsid w:val="00993A99"/>
    <w:rsid w:val="00997422"/>
    <w:rsid w:val="009B35E3"/>
    <w:rsid w:val="009B7267"/>
    <w:rsid w:val="009C1C7B"/>
    <w:rsid w:val="009C264D"/>
    <w:rsid w:val="009D058E"/>
    <w:rsid w:val="009D144C"/>
    <w:rsid w:val="009D27B0"/>
    <w:rsid w:val="009E0895"/>
    <w:rsid w:val="009E1AE0"/>
    <w:rsid w:val="009E2516"/>
    <w:rsid w:val="009E6B3C"/>
    <w:rsid w:val="009F1A92"/>
    <w:rsid w:val="009F4DED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41C4F"/>
    <w:rsid w:val="00A479F8"/>
    <w:rsid w:val="00A57D85"/>
    <w:rsid w:val="00A62ED4"/>
    <w:rsid w:val="00A7138D"/>
    <w:rsid w:val="00A865DC"/>
    <w:rsid w:val="00A926EA"/>
    <w:rsid w:val="00AA3578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A8A"/>
    <w:rsid w:val="00B01177"/>
    <w:rsid w:val="00B01E3D"/>
    <w:rsid w:val="00B1196D"/>
    <w:rsid w:val="00B1348B"/>
    <w:rsid w:val="00B2137A"/>
    <w:rsid w:val="00B3061C"/>
    <w:rsid w:val="00B34102"/>
    <w:rsid w:val="00B36751"/>
    <w:rsid w:val="00B414D5"/>
    <w:rsid w:val="00B517A6"/>
    <w:rsid w:val="00B567A4"/>
    <w:rsid w:val="00B73329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3529"/>
    <w:rsid w:val="00BF36F2"/>
    <w:rsid w:val="00C04FC1"/>
    <w:rsid w:val="00C15E6D"/>
    <w:rsid w:val="00C17A99"/>
    <w:rsid w:val="00C25708"/>
    <w:rsid w:val="00C308CB"/>
    <w:rsid w:val="00C518D7"/>
    <w:rsid w:val="00C726D7"/>
    <w:rsid w:val="00C83286"/>
    <w:rsid w:val="00C96B28"/>
    <w:rsid w:val="00CA0A00"/>
    <w:rsid w:val="00CA0E7A"/>
    <w:rsid w:val="00CB2912"/>
    <w:rsid w:val="00CB3478"/>
    <w:rsid w:val="00CB53B0"/>
    <w:rsid w:val="00CC009B"/>
    <w:rsid w:val="00CC101F"/>
    <w:rsid w:val="00CC25DB"/>
    <w:rsid w:val="00CD40EE"/>
    <w:rsid w:val="00CE36F9"/>
    <w:rsid w:val="00CE4A43"/>
    <w:rsid w:val="00CE5BBE"/>
    <w:rsid w:val="00D019CD"/>
    <w:rsid w:val="00D02BAB"/>
    <w:rsid w:val="00D10A51"/>
    <w:rsid w:val="00D20453"/>
    <w:rsid w:val="00D248B2"/>
    <w:rsid w:val="00D260D2"/>
    <w:rsid w:val="00D329AF"/>
    <w:rsid w:val="00D42B3A"/>
    <w:rsid w:val="00D44ACC"/>
    <w:rsid w:val="00D46FE8"/>
    <w:rsid w:val="00D47537"/>
    <w:rsid w:val="00D534EE"/>
    <w:rsid w:val="00D63872"/>
    <w:rsid w:val="00D6395B"/>
    <w:rsid w:val="00D70EA1"/>
    <w:rsid w:val="00D80BC7"/>
    <w:rsid w:val="00D818BB"/>
    <w:rsid w:val="00D87270"/>
    <w:rsid w:val="00D9448D"/>
    <w:rsid w:val="00D95184"/>
    <w:rsid w:val="00D96F16"/>
    <w:rsid w:val="00DA2922"/>
    <w:rsid w:val="00DA5D0C"/>
    <w:rsid w:val="00DB35DA"/>
    <w:rsid w:val="00DD1234"/>
    <w:rsid w:val="00DD44C0"/>
    <w:rsid w:val="00DD463C"/>
    <w:rsid w:val="00DF3D81"/>
    <w:rsid w:val="00DF4608"/>
    <w:rsid w:val="00DF5FC1"/>
    <w:rsid w:val="00DF7955"/>
    <w:rsid w:val="00E11434"/>
    <w:rsid w:val="00E16443"/>
    <w:rsid w:val="00E210F2"/>
    <w:rsid w:val="00E261D6"/>
    <w:rsid w:val="00E270A0"/>
    <w:rsid w:val="00E278A0"/>
    <w:rsid w:val="00E27B39"/>
    <w:rsid w:val="00E34DB9"/>
    <w:rsid w:val="00E5260E"/>
    <w:rsid w:val="00E57CA8"/>
    <w:rsid w:val="00E7121E"/>
    <w:rsid w:val="00E74BDB"/>
    <w:rsid w:val="00E80154"/>
    <w:rsid w:val="00E84E45"/>
    <w:rsid w:val="00E8633F"/>
    <w:rsid w:val="00E863B2"/>
    <w:rsid w:val="00EB25BB"/>
    <w:rsid w:val="00EB2C12"/>
    <w:rsid w:val="00EB48AC"/>
    <w:rsid w:val="00EC25D7"/>
    <w:rsid w:val="00EC51D3"/>
    <w:rsid w:val="00EC5C6B"/>
    <w:rsid w:val="00ED1C35"/>
    <w:rsid w:val="00EE62BC"/>
    <w:rsid w:val="00EF7299"/>
    <w:rsid w:val="00F03F19"/>
    <w:rsid w:val="00F07E28"/>
    <w:rsid w:val="00F111F8"/>
    <w:rsid w:val="00F20D78"/>
    <w:rsid w:val="00F227E8"/>
    <w:rsid w:val="00F53DA8"/>
    <w:rsid w:val="00F556AE"/>
    <w:rsid w:val="00F7097E"/>
    <w:rsid w:val="00F74CCE"/>
    <w:rsid w:val="00F74FA2"/>
    <w:rsid w:val="00F8621C"/>
    <w:rsid w:val="00F9348B"/>
    <w:rsid w:val="00F943A9"/>
    <w:rsid w:val="00F94D3D"/>
    <w:rsid w:val="00F97807"/>
    <w:rsid w:val="00FB3DA5"/>
    <w:rsid w:val="00FB6361"/>
    <w:rsid w:val="00FB66DB"/>
    <w:rsid w:val="00FD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45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7067"/>
    <w:rPr>
      <w:rFonts w:cs="Times New Roman"/>
      <w:sz w:val="32"/>
    </w:rPr>
  </w:style>
  <w:style w:type="paragraph" w:customStyle="1" w:styleId="2">
    <w:name w:val="Знак Знак2 Знак Знак Знак Знак Знак Знак"/>
    <w:basedOn w:val="Normal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15890"/>
    <w:pPr>
      <w:jc w:val="center"/>
    </w:pPr>
    <w:rPr>
      <w:color w:val="00000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115890"/>
    <w:pPr>
      <w:ind w:left="6096"/>
      <w:jc w:val="center"/>
    </w:pPr>
    <w:rPr>
      <w:color w:val="000000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AA5E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Normal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7067"/>
    <w:rPr>
      <w:rFonts w:ascii="Cambria" w:hAnsi="Cambria" w:cs="Times New Roman"/>
      <w:b/>
      <w:kern w:val="28"/>
      <w:sz w:val="32"/>
      <w:lang w:val="ru-RU" w:eastAsia="ru-RU"/>
    </w:rPr>
  </w:style>
  <w:style w:type="character" w:customStyle="1" w:styleId="a">
    <w:name w:val="Цветовое выделение"/>
    <w:uiPriority w:val="99"/>
    <w:rsid w:val="00107067"/>
    <w:rPr>
      <w:b/>
      <w:color w:val="26282F"/>
    </w:rPr>
  </w:style>
  <w:style w:type="paragraph" w:customStyle="1" w:styleId="a0">
    <w:name w:val="Нормальный (таблица)"/>
    <w:basedOn w:val="Normal"/>
    <w:next w:val="Normal"/>
    <w:link w:val="a1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0"/>
    </w:rPr>
  </w:style>
  <w:style w:type="character" w:customStyle="1" w:styleId="a1">
    <w:name w:val="Нормальный (таблица) Знак"/>
    <w:link w:val="a0"/>
    <w:uiPriority w:val="99"/>
    <w:locked/>
    <w:rsid w:val="00107067"/>
    <w:rPr>
      <w:rFonts w:ascii="Arial" w:hAnsi="Arial"/>
      <w:sz w:val="24"/>
      <w:lang w:val="ru-RU" w:eastAsia="ru-RU"/>
    </w:rPr>
  </w:style>
  <w:style w:type="paragraph" w:customStyle="1" w:styleId="a2">
    <w:name w:val="Прижатый влево"/>
    <w:basedOn w:val="Normal"/>
    <w:next w:val="Normal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EF9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PageNumber">
    <w:name w:val="page number"/>
    <w:basedOn w:val="DefaultParagraphFont"/>
    <w:uiPriority w:val="99"/>
    <w:rsid w:val="00342F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customStyle="1" w:styleId="a3">
    <w:name w:val="Таблицы (моноширинный)"/>
    <w:basedOn w:val="Normal"/>
    <w:next w:val="Normal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 Знак"/>
    <w:basedOn w:val="Normal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5">
    <w:name w:val="обычный_ Знак Знак Знак Знак"/>
    <w:basedOn w:val="Normal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rsid w:val="001441A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41AA"/>
    <w:rPr>
      <w:rFonts w:ascii="Tahoma" w:hAnsi="Tahoma" w:cs="Times New Roman"/>
      <w:sz w:val="16"/>
    </w:rPr>
  </w:style>
  <w:style w:type="paragraph" w:customStyle="1" w:styleId="21">
    <w:name w:val="Знак Знак2 Знак Знак"/>
    <w:basedOn w:val="Normal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Normal"/>
    <w:uiPriority w:val="99"/>
    <w:rsid w:val="002C26F5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44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13</Pages>
  <Words>3965</Words>
  <Characters>22605</Characters>
  <Application>Microsoft Office Outlook</Application>
  <DocSecurity>0</DocSecurity>
  <Lines>0</Lines>
  <Paragraphs>0</Paragraphs>
  <ScaleCrop>false</ScaleCrop>
  <Company>Администрация МО Выселковский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4</cp:revision>
  <cp:lastPrinted>2018-07-12T05:22:00Z</cp:lastPrinted>
  <dcterms:created xsi:type="dcterms:W3CDTF">2018-07-12T05:45:00Z</dcterms:created>
  <dcterms:modified xsi:type="dcterms:W3CDTF">2018-07-13T05:07:00Z</dcterms:modified>
</cp:coreProperties>
</file>